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AF812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HENRYSON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78BB562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Allonby, Cumberland. Yeoman.</w:t>
      </w:r>
    </w:p>
    <w:p w14:paraId="75BA71B3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CA8DEF6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57E2B74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Robert Lowther(q.v.) brought a plaint of trespass against him and 12 others</w:t>
      </w:r>
    </w:p>
    <w:p w14:paraId="1455E1CD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from Newton and Allonby.</w:t>
      </w:r>
    </w:p>
    <w:p w14:paraId="3DC43516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B356F00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BF01CF4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93A133" w14:textId="77777777" w:rsidR="00856907" w:rsidRDefault="00856907" w:rsidP="0085690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6CF631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544F9" w14:textId="77777777" w:rsidR="00856907" w:rsidRDefault="00856907" w:rsidP="009139A6">
      <w:r>
        <w:separator/>
      </w:r>
    </w:p>
  </w:endnote>
  <w:endnote w:type="continuationSeparator" w:id="0">
    <w:p w14:paraId="77C1C467" w14:textId="77777777" w:rsidR="00856907" w:rsidRDefault="008569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C6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B5D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42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ECCF" w14:textId="77777777" w:rsidR="00856907" w:rsidRDefault="00856907" w:rsidP="009139A6">
      <w:r>
        <w:separator/>
      </w:r>
    </w:p>
  </w:footnote>
  <w:footnote w:type="continuationSeparator" w:id="0">
    <w:p w14:paraId="1354FD89" w14:textId="77777777" w:rsidR="00856907" w:rsidRDefault="008569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52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DF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06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907"/>
    <w:rsid w:val="000666E0"/>
    <w:rsid w:val="002510B7"/>
    <w:rsid w:val="005C130B"/>
    <w:rsid w:val="00826F5C"/>
    <w:rsid w:val="0085690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B1B1C"/>
  <w15:chartTrackingRefBased/>
  <w15:docId w15:val="{C87E2189-D7EC-4C8E-A198-F97DE8C7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6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2021-11-06T20:25:00Z</dcterms:created>
  <dcterms:modified xsi:type="dcterms:W3CDTF">2021-11-06T20:26:00Z</dcterms:modified>
</cp:coreProperties>
</file>